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DAC" w:rsidRPr="00BF1EB2" w:rsidRDefault="007F4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F1EB2">
        <w:rPr>
          <w:rFonts w:ascii="Times New Roman" w:hAnsi="Times New Roman"/>
          <w:sz w:val="20"/>
          <w:szCs w:val="20"/>
        </w:rPr>
        <w:t>Сведения о доходах, расходах,</w:t>
      </w:r>
    </w:p>
    <w:p w:rsidR="007F4DAC" w:rsidRPr="00BF1EB2" w:rsidRDefault="007F4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F1EB2">
        <w:rPr>
          <w:rFonts w:ascii="Times New Roman" w:hAnsi="Times New Roman"/>
          <w:sz w:val="20"/>
          <w:szCs w:val="20"/>
        </w:rPr>
        <w:t>об имуществе и обязательствах имущественного характера</w:t>
      </w:r>
    </w:p>
    <w:p w:rsidR="007F4DAC" w:rsidRPr="00BF1EB2" w:rsidRDefault="007F4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F1EB2">
        <w:rPr>
          <w:rFonts w:ascii="Times New Roman" w:hAnsi="Times New Roman"/>
          <w:sz w:val="20"/>
          <w:szCs w:val="20"/>
        </w:rPr>
        <w:t xml:space="preserve">за период с 1 января 2012г. по 31 декабря </w:t>
      </w:r>
      <w:smartTag w:uri="urn:schemas-microsoft-com:office:smarttags" w:element="metricconverter">
        <w:smartTagPr>
          <w:attr w:name="ProductID" w:val="2012 г"/>
        </w:smartTagPr>
        <w:r w:rsidRPr="00BF1EB2">
          <w:rPr>
            <w:rFonts w:ascii="Times New Roman" w:hAnsi="Times New Roman"/>
            <w:sz w:val="20"/>
            <w:szCs w:val="20"/>
          </w:rPr>
          <w:t>2012 г</w:t>
        </w:r>
      </w:smartTag>
      <w:r w:rsidRPr="00BF1EB2">
        <w:rPr>
          <w:rFonts w:ascii="Times New Roman" w:hAnsi="Times New Roman"/>
          <w:sz w:val="20"/>
          <w:szCs w:val="20"/>
        </w:rPr>
        <w:t>.</w:t>
      </w:r>
    </w:p>
    <w:p w:rsidR="007F4DAC" w:rsidRPr="00BF1EB2" w:rsidRDefault="007F4D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601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837"/>
        <w:gridCol w:w="1698"/>
        <w:gridCol w:w="1276"/>
        <w:gridCol w:w="1418"/>
        <w:gridCol w:w="1410"/>
        <w:gridCol w:w="15"/>
        <w:gridCol w:w="992"/>
        <w:gridCol w:w="1276"/>
        <w:gridCol w:w="1135"/>
        <w:gridCol w:w="1134"/>
        <w:gridCol w:w="992"/>
        <w:gridCol w:w="1134"/>
        <w:gridCol w:w="1276"/>
      </w:tblGrid>
      <w:tr w:rsidR="007F4DAC" w:rsidRPr="006F1093" w:rsidTr="00BF1E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5D5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Декларированный годовой доход 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5D5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АкмаеваВ.И.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F70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214708,94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легковойВАЗ 2105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F70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287323,25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Белова О.Г.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F70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185465,47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БосомыкинА.В.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ВАЗ 2109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F70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190017,77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ЕршковаА.М.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0D2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182035,09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F70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ВАЗ 2112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05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ВасляеваВ.В.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A82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219414,78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A82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348357,79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 xml:space="preserve">Квартира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Вешкин В.В.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A82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397469,87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A82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72192,00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Васильева И.Н.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инструктор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A82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 xml:space="preserve">автомобиль легковой Опель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218287,28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A82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Глухов С.Ю.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60,4.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027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250993,43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Гунина Ю.П.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027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027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286452,68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Зеленова А.И.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67,6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027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250046,59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Зеленова М.В.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027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209372,00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F20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ИсаченковаН.А.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старший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246674,29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Ишаев И.Н.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ДеоМатиз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279279,49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027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83888,27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027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Ишаева Н.Е.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83888,27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ДеоМатиз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279279,49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Каргин А.С.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7F7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7F7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Жилой дом 1/6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13,33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7F7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47578,61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КонушевИ.В.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7F7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673450,77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7F7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342474,88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Кочетков А.А.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заместитель начальника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Мерседес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7F7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427258,16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Кукушкина Г.Н.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A6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194327,06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245955,23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A6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Куликова О.В.</w:t>
            </w:r>
          </w:p>
          <w:p w:rsidR="007F4DAC" w:rsidRPr="006F1093" w:rsidRDefault="007F4DAC" w:rsidP="006A6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152372,79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Лаврухина Т.Н.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A6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229987,84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F0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Мишин Д.С.</w:t>
            </w:r>
          </w:p>
          <w:p w:rsidR="007F4DAC" w:rsidRPr="006F1093" w:rsidRDefault="007F4DAC" w:rsidP="006F0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35,41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E7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283110,72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Мордакин С.В.</w:t>
            </w:r>
            <w:bookmarkStart w:id="0" w:name="_GoBack"/>
            <w:bookmarkEnd w:id="0"/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Рено Логан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D0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316948,19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D0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363336,12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Маскаев Ю.Н.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помощник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D0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288175,31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D0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308773,87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Набатова Е,В.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D0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заместитель начальника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кв.м. общая долевая 1/2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D0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391697,41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Форд Фокус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218991,01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кв.м. общая долевая 1/2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Ножкина Н.А.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D0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339322,33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НижегородцеваЕ.А.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старший юрисконсульт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283442,22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ДеоНексия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521813,19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Одинцова В.В.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 ½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183562,52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 ½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173200,00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ПанькинаЯ.С.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Общая, долевая ¼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55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201704,02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230805,06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Общая долевая ¼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Общая долевая ¼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Панькин А.Н.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помощник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ШкодаАктавия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55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325947,91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1049,5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55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295002,67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rHeight w:val="50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СлугинН.Н.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55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296213,91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55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39239,36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Раскаткин А.Ю.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95,9.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178780,30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Сорокин А.П.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Индивидуальный 1/4 общая, долевая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16694,49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Сапсай Н.Н.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инспектор 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239420,91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Тиштяпкина Н.В.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F1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247125,22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Трушков А.С.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ГАЗ-31029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183919,70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F1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Учуватов Н.В.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208755,97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78774,01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6D4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Федосеев Р.В.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ШкодаАктавия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289057,92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Феоктистов С.Ю.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начальник отдела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F1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долевая ½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Лада Калина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384462,33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8F1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долевая ½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25237,63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Хилько И.А.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инструктор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226953,91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26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397691,30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26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26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26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26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Шукшин В.В.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помощник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268827,81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57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955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224575,01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B57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A01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Яковлев Д.И.</w:t>
            </w:r>
          </w:p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начальник колонии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обще долевая ½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автомобиль легковой Киа Спектра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CF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504891,96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1339D1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A01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обще долевая ½ часть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CF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335110,16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DAC" w:rsidRPr="006F1093" w:rsidTr="00BF1E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13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10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AC" w:rsidRPr="006F1093" w:rsidRDefault="007F4DA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4DAC" w:rsidRPr="008E7F5A" w:rsidRDefault="007F4DAC" w:rsidP="008E7F5A">
      <w:pPr>
        <w:ind w:left="-426"/>
        <w:rPr>
          <w:rFonts w:ascii="Times New Roman" w:hAnsi="Times New Roman"/>
          <w:sz w:val="20"/>
          <w:szCs w:val="20"/>
        </w:rPr>
      </w:pPr>
    </w:p>
    <w:sectPr w:rsidR="007F4DAC" w:rsidRPr="008E7F5A" w:rsidSect="008E7F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DAC" w:rsidRDefault="007F4DAC" w:rsidP="00AC3819">
      <w:pPr>
        <w:spacing w:after="0" w:line="240" w:lineRule="auto"/>
      </w:pPr>
      <w:r>
        <w:separator/>
      </w:r>
    </w:p>
  </w:endnote>
  <w:endnote w:type="continuationSeparator" w:id="0">
    <w:p w:rsidR="007F4DAC" w:rsidRDefault="007F4DAC" w:rsidP="00AC3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DAC" w:rsidRDefault="007F4DAC" w:rsidP="00AC3819">
      <w:pPr>
        <w:spacing w:after="0" w:line="240" w:lineRule="auto"/>
      </w:pPr>
      <w:r>
        <w:separator/>
      </w:r>
    </w:p>
  </w:footnote>
  <w:footnote w:type="continuationSeparator" w:id="0">
    <w:p w:rsidR="007F4DAC" w:rsidRDefault="007F4DAC" w:rsidP="00AC38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F5A"/>
    <w:rsid w:val="00010C5B"/>
    <w:rsid w:val="00016D9B"/>
    <w:rsid w:val="00027282"/>
    <w:rsid w:val="000572A2"/>
    <w:rsid w:val="00066AAB"/>
    <w:rsid w:val="000D2ED7"/>
    <w:rsid w:val="001339D1"/>
    <w:rsid w:val="001E6675"/>
    <w:rsid w:val="0023513E"/>
    <w:rsid w:val="0026682C"/>
    <w:rsid w:val="0027326B"/>
    <w:rsid w:val="00287028"/>
    <w:rsid w:val="002D04D6"/>
    <w:rsid w:val="002E1DF7"/>
    <w:rsid w:val="00397DD1"/>
    <w:rsid w:val="003C2417"/>
    <w:rsid w:val="00467366"/>
    <w:rsid w:val="004729C1"/>
    <w:rsid w:val="00476C98"/>
    <w:rsid w:val="00492039"/>
    <w:rsid w:val="004A3BB2"/>
    <w:rsid w:val="004B3AFC"/>
    <w:rsid w:val="004B49BA"/>
    <w:rsid w:val="005418F2"/>
    <w:rsid w:val="005455A2"/>
    <w:rsid w:val="0059342F"/>
    <w:rsid w:val="0059411C"/>
    <w:rsid w:val="005A536C"/>
    <w:rsid w:val="005D50A7"/>
    <w:rsid w:val="00613542"/>
    <w:rsid w:val="006558B9"/>
    <w:rsid w:val="006A6556"/>
    <w:rsid w:val="006B1581"/>
    <w:rsid w:val="006D4C39"/>
    <w:rsid w:val="006F0349"/>
    <w:rsid w:val="006F1093"/>
    <w:rsid w:val="00701590"/>
    <w:rsid w:val="00733B35"/>
    <w:rsid w:val="00757A15"/>
    <w:rsid w:val="00774144"/>
    <w:rsid w:val="007F05CE"/>
    <w:rsid w:val="007F4DAC"/>
    <w:rsid w:val="007F7129"/>
    <w:rsid w:val="00812721"/>
    <w:rsid w:val="00836D2E"/>
    <w:rsid w:val="00852F88"/>
    <w:rsid w:val="008A379E"/>
    <w:rsid w:val="008D0B6F"/>
    <w:rsid w:val="008E7F5A"/>
    <w:rsid w:val="008F18F9"/>
    <w:rsid w:val="00923F6A"/>
    <w:rsid w:val="00926B32"/>
    <w:rsid w:val="0095084D"/>
    <w:rsid w:val="00955A1C"/>
    <w:rsid w:val="009B4BE4"/>
    <w:rsid w:val="00A01357"/>
    <w:rsid w:val="00A56237"/>
    <w:rsid w:val="00A743D5"/>
    <w:rsid w:val="00A8268D"/>
    <w:rsid w:val="00A930CF"/>
    <w:rsid w:val="00AC3819"/>
    <w:rsid w:val="00AE06D8"/>
    <w:rsid w:val="00B05563"/>
    <w:rsid w:val="00B57DC8"/>
    <w:rsid w:val="00BF1EB2"/>
    <w:rsid w:val="00C30A20"/>
    <w:rsid w:val="00C7271A"/>
    <w:rsid w:val="00CF19FF"/>
    <w:rsid w:val="00D21B22"/>
    <w:rsid w:val="00D46312"/>
    <w:rsid w:val="00DA208C"/>
    <w:rsid w:val="00DB2FA5"/>
    <w:rsid w:val="00E13428"/>
    <w:rsid w:val="00E3143B"/>
    <w:rsid w:val="00E34442"/>
    <w:rsid w:val="00E4113B"/>
    <w:rsid w:val="00E55569"/>
    <w:rsid w:val="00E67197"/>
    <w:rsid w:val="00E7441C"/>
    <w:rsid w:val="00EE6854"/>
    <w:rsid w:val="00F20C09"/>
    <w:rsid w:val="00F232EE"/>
    <w:rsid w:val="00F30A69"/>
    <w:rsid w:val="00F36850"/>
    <w:rsid w:val="00F70095"/>
    <w:rsid w:val="00F84446"/>
    <w:rsid w:val="00FC716C"/>
    <w:rsid w:val="00FD593F"/>
    <w:rsid w:val="00FF2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8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C3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381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C3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381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326</TotalTime>
  <Pages>7</Pages>
  <Words>1252</Words>
  <Characters>7141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dcterms:created xsi:type="dcterms:W3CDTF">2014-04-08T08:16:00Z</dcterms:created>
  <dcterms:modified xsi:type="dcterms:W3CDTF">2014-04-29T10:09:00Z</dcterms:modified>
</cp:coreProperties>
</file>